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3A77C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CLERC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fl.1417-8)</w:t>
      </w:r>
    </w:p>
    <w:p w:rsidR="003A77C0" w:rsidRDefault="003A77C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Canon and Prebendary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Eigne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 Cathedral.</w:t>
      </w:r>
    </w:p>
    <w:p w:rsidR="003A77C0" w:rsidRDefault="003A77C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77C0" w:rsidRDefault="003A77C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77C0" w:rsidRDefault="003A77C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1417-8</w:t>
      </w:r>
      <w:r>
        <w:rPr>
          <w:rFonts w:ascii="Times New Roman" w:hAnsi="Times New Roman" w:cs="Times New Roman"/>
          <w:sz w:val="24"/>
          <w:szCs w:val="24"/>
        </w:rPr>
        <w:tab/>
        <w:t>He resigned.  (Lacy Register p.114)</w:t>
      </w:r>
    </w:p>
    <w:p w:rsidR="003A77C0" w:rsidRDefault="003A77C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77C0" w:rsidRDefault="003A77C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77C0" w:rsidRDefault="00743B0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October 2015</w:t>
      </w:r>
      <w:bookmarkStart w:id="0" w:name="_GoBack"/>
      <w:bookmarkEnd w:id="0"/>
    </w:p>
    <w:sectPr w:rsidR="003A77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7C0" w:rsidRDefault="003A77C0" w:rsidP="00564E3C">
      <w:pPr>
        <w:spacing w:after="0" w:line="240" w:lineRule="auto"/>
      </w:pPr>
      <w:r>
        <w:separator/>
      </w:r>
    </w:p>
  </w:endnote>
  <w:endnote w:type="continuationSeparator" w:id="0">
    <w:p w:rsidR="003A77C0" w:rsidRDefault="003A77C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A77C0">
      <w:rPr>
        <w:rFonts w:ascii="Times New Roman" w:hAnsi="Times New Roman" w:cs="Times New Roman"/>
        <w:noProof/>
        <w:sz w:val="24"/>
        <w:szCs w:val="24"/>
      </w:rPr>
      <w:t>11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7C0" w:rsidRDefault="003A77C0" w:rsidP="00564E3C">
      <w:pPr>
        <w:spacing w:after="0" w:line="240" w:lineRule="auto"/>
      </w:pPr>
      <w:r>
        <w:separator/>
      </w:r>
    </w:p>
  </w:footnote>
  <w:footnote w:type="continuationSeparator" w:id="0">
    <w:p w:rsidR="003A77C0" w:rsidRDefault="003A77C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7C0"/>
    <w:rsid w:val="00372DC6"/>
    <w:rsid w:val="003A77C0"/>
    <w:rsid w:val="00564E3C"/>
    <w:rsid w:val="0064591D"/>
    <w:rsid w:val="00743B0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56CEB"/>
  <w15:chartTrackingRefBased/>
  <w15:docId w15:val="{BD52CD15-87E1-4773-BA3F-BA7DED7BC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2015-10-11T21:19:00Z</dcterms:created>
  <dcterms:modified xsi:type="dcterms:W3CDTF">2015-10-11T21:32:00Z</dcterms:modified>
</cp:coreProperties>
</file>